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D4A30" w:rsidRPr="00E960BB" w:rsidRDefault="00CD6897" w:rsidP="004D4A30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4D4A30" w:rsidRPr="00B169DF">
        <w:rPr>
          <w:rFonts w:ascii="Corbel" w:hAnsi="Corbel"/>
          <w:bCs/>
          <w:i/>
        </w:rPr>
        <w:t xml:space="preserve">Załącznik nr 1.5 do Zarządzenia Rektora UR  nr </w:t>
      </w:r>
      <w:r w:rsidR="004D4A30">
        <w:rPr>
          <w:rFonts w:ascii="Corbel" w:hAnsi="Corbel"/>
          <w:bCs/>
          <w:i/>
        </w:rPr>
        <w:t>61/2025</w:t>
      </w:r>
    </w:p>
    <w:p w:rsidR="004D4A30" w:rsidRPr="009C54AE" w:rsidRDefault="004D4A30" w:rsidP="004D4A30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4D4A30" w:rsidRPr="009C54AE" w:rsidRDefault="004D4A30" w:rsidP="004D4A30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F6015F">
        <w:rPr>
          <w:rFonts w:ascii="Corbel" w:hAnsi="Corbel"/>
          <w:b/>
          <w:smallCaps/>
          <w:sz w:val="24"/>
          <w:szCs w:val="24"/>
        </w:rPr>
        <w:t xml:space="preserve"> </w:t>
      </w:r>
      <w:r>
        <w:rPr>
          <w:rFonts w:ascii="Corbel" w:hAnsi="Corbel"/>
          <w:iCs/>
          <w:smallCaps/>
          <w:sz w:val="24"/>
          <w:szCs w:val="24"/>
        </w:rPr>
        <w:t>202</w:t>
      </w:r>
      <w:r w:rsidR="00F6015F">
        <w:rPr>
          <w:rFonts w:ascii="Corbel" w:hAnsi="Corbel"/>
          <w:iCs/>
          <w:smallCaps/>
          <w:sz w:val="24"/>
          <w:szCs w:val="24"/>
        </w:rPr>
        <w:t>6</w:t>
      </w:r>
      <w:r>
        <w:rPr>
          <w:rFonts w:ascii="Corbel" w:hAnsi="Corbel"/>
          <w:iCs/>
          <w:smallCaps/>
          <w:sz w:val="24"/>
          <w:szCs w:val="24"/>
        </w:rPr>
        <w:t>-202</w:t>
      </w:r>
      <w:r w:rsidR="00F6015F">
        <w:rPr>
          <w:rFonts w:ascii="Corbel" w:hAnsi="Corbel"/>
          <w:iCs/>
          <w:smallCaps/>
          <w:sz w:val="24"/>
          <w:szCs w:val="24"/>
        </w:rPr>
        <w:t>8</w:t>
      </w:r>
    </w:p>
    <w:p w:rsidR="004D4A30" w:rsidRDefault="004D4A30" w:rsidP="004D4A30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4D4A30" w:rsidRPr="00EA4832" w:rsidRDefault="004D4A30" w:rsidP="004D4A30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</w:t>
      </w:r>
      <w:r w:rsidR="00F6015F">
        <w:rPr>
          <w:rFonts w:ascii="Corbel" w:hAnsi="Corbel"/>
          <w:sz w:val="20"/>
          <w:szCs w:val="20"/>
        </w:rPr>
        <w:t>6</w:t>
      </w:r>
      <w:r>
        <w:rPr>
          <w:rFonts w:ascii="Corbel" w:hAnsi="Corbel"/>
          <w:sz w:val="20"/>
          <w:szCs w:val="20"/>
        </w:rPr>
        <w:t>/202</w:t>
      </w:r>
      <w:r w:rsidR="00F6015F">
        <w:rPr>
          <w:rFonts w:ascii="Corbel" w:hAnsi="Corbel"/>
          <w:sz w:val="20"/>
          <w:szCs w:val="20"/>
        </w:rPr>
        <w:t>7</w:t>
      </w:r>
      <w:bookmarkStart w:id="0" w:name="_GoBack"/>
      <w:bookmarkEnd w:id="0"/>
    </w:p>
    <w:p w:rsidR="0085747A" w:rsidRPr="009C54AE" w:rsidRDefault="0085747A" w:rsidP="004D4A30">
      <w:pPr>
        <w:spacing w:line="240" w:lineRule="auto"/>
        <w:jc w:val="right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244CE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Aksjologia w profilaktyce społecznej i </w:t>
            </w:r>
            <w:r w:rsidR="00733573">
              <w:rPr>
                <w:rFonts w:ascii="Corbel" w:hAnsi="Corbel"/>
                <w:b w:val="0"/>
                <w:sz w:val="24"/>
                <w:szCs w:val="24"/>
              </w:rPr>
              <w:t>resocjalizacji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09769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C07B0B">
        <w:trPr>
          <w:trHeight w:val="657"/>
        </w:trPr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C07B0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C07B0B">
              <w:rPr>
                <w:rFonts w:ascii="Corbel" w:hAnsi="Corbel"/>
                <w:b w:val="0"/>
                <w:sz w:val="24"/>
                <w:szCs w:val="24"/>
              </w:rPr>
              <w:t>, specjalność: pedagogika resocjalizacyjna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9938FF"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8C09C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C07B0B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23639F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244CE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rok, 1</w:t>
            </w:r>
            <w:r w:rsidR="000E184B"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01773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0E184B">
              <w:rPr>
                <w:rFonts w:ascii="Corbel" w:hAnsi="Corbel"/>
                <w:b w:val="0"/>
                <w:sz w:val="24"/>
                <w:szCs w:val="24"/>
              </w:rPr>
              <w:t>pecjalnościowy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do wyboru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938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</w:t>
            </w:r>
            <w:r w:rsidR="00097690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244CE2">
              <w:rPr>
                <w:rFonts w:ascii="Corbel" w:hAnsi="Corbel"/>
                <w:b w:val="0"/>
                <w:sz w:val="24"/>
                <w:szCs w:val="24"/>
              </w:rPr>
              <w:t>Hubert Sommer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D36D78" w:rsidP="009938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</w:t>
            </w:r>
            <w:r w:rsidR="00097690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>Hubert Sommer</w:t>
            </w: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4D4A30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FA70A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8C09C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FA70A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923D7D" w:rsidRPr="009C54AE" w:rsidRDefault="00923D7D" w:rsidP="008764BF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EC0305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:rsidR="009C54AE" w:rsidRDefault="00D7786D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FA70A8" w:rsidRPr="00FA70A8" w:rsidRDefault="00FA70A8" w:rsidP="00FA70A8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A70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Posiadanie wiedzy, umiejętności i kompetencji wynikających z realizacji takich</w:t>
            </w:r>
          </w:p>
          <w:p w:rsidR="00FA70A8" w:rsidRPr="00FA70A8" w:rsidRDefault="00FA70A8" w:rsidP="00FA70A8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A70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przedmiotów, jak: Pedagogika ogólna, Socjologia, Profilaktyka społeczna, Pedagogika</w:t>
            </w:r>
          </w:p>
          <w:p w:rsidR="0085747A" w:rsidRPr="009C54AE" w:rsidRDefault="00FA70A8" w:rsidP="00FA70A8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A70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resocjalizacyjna, Projektowanie oddziaływań profilaktycznych i resocjalizujących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:rsidR="003427A1" w:rsidRDefault="003427A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9938FF" w:rsidRPr="009C54AE" w:rsidTr="00D70663">
        <w:tc>
          <w:tcPr>
            <w:tcW w:w="851" w:type="dxa"/>
            <w:vAlign w:val="center"/>
          </w:tcPr>
          <w:p w:rsidR="009938FF" w:rsidRPr="009C54AE" w:rsidRDefault="009938FF" w:rsidP="00FA70A8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</w:tcPr>
          <w:p w:rsidR="009938FF" w:rsidRPr="009C54AE" w:rsidRDefault="00FA70A8" w:rsidP="00FA70A8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A70A8">
              <w:rPr>
                <w:rFonts w:ascii="Corbel" w:hAnsi="Corbel"/>
                <w:b w:val="0"/>
                <w:sz w:val="24"/>
                <w:szCs w:val="24"/>
              </w:rPr>
              <w:t>Zapoznanie studentów ze szczegółową charakterystyką zaburzonych,</w:t>
            </w:r>
            <w:r w:rsidR="003427A1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FA70A8">
              <w:rPr>
                <w:rFonts w:ascii="Corbel" w:hAnsi="Corbel"/>
                <w:b w:val="0"/>
                <w:sz w:val="24"/>
                <w:szCs w:val="24"/>
              </w:rPr>
              <w:t xml:space="preserve">dysfunkcyjnych </w:t>
            </w:r>
            <w:r w:rsidR="00BA1D2A">
              <w:rPr>
                <w:rFonts w:ascii="Corbel" w:hAnsi="Corbel"/>
                <w:b w:val="0"/>
                <w:sz w:val="24"/>
                <w:szCs w:val="24"/>
              </w:rPr>
              <w:br/>
            </w:r>
            <w:r w:rsidRPr="00FA70A8">
              <w:rPr>
                <w:rFonts w:ascii="Corbel" w:hAnsi="Corbel"/>
                <w:b w:val="0"/>
                <w:sz w:val="24"/>
                <w:szCs w:val="24"/>
              </w:rPr>
              <w:t>i patologicznych środowisk wychowawczych, ich</w:t>
            </w:r>
            <w:r w:rsidR="003427A1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FA70A8">
              <w:rPr>
                <w:rFonts w:ascii="Corbel" w:hAnsi="Corbel"/>
                <w:b w:val="0"/>
                <w:sz w:val="24"/>
                <w:szCs w:val="24"/>
              </w:rPr>
              <w:t>specyfiką oraz procesami w nich zachodzącymi szczególnie w</w:t>
            </w:r>
            <w:r w:rsidR="003427A1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FA70A8">
              <w:rPr>
                <w:rFonts w:ascii="Corbel" w:hAnsi="Corbel"/>
                <w:b w:val="0"/>
                <w:sz w:val="24"/>
                <w:szCs w:val="24"/>
              </w:rPr>
              <w:t>odniesieniu do zaburzonego świata wartości jednostek i grup.</w:t>
            </w:r>
          </w:p>
        </w:tc>
      </w:tr>
      <w:tr w:rsidR="009938FF" w:rsidRPr="009C54AE" w:rsidTr="00D70663">
        <w:tc>
          <w:tcPr>
            <w:tcW w:w="851" w:type="dxa"/>
            <w:vAlign w:val="center"/>
          </w:tcPr>
          <w:p w:rsidR="009938FF" w:rsidRPr="009C54AE" w:rsidRDefault="009938FF" w:rsidP="00FA70A8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</w:tcPr>
          <w:p w:rsidR="009938FF" w:rsidRPr="009C54AE" w:rsidRDefault="00FA70A8" w:rsidP="00FA70A8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FA70A8">
              <w:rPr>
                <w:rFonts w:ascii="Corbel" w:hAnsi="Corbel"/>
                <w:b w:val="0"/>
                <w:sz w:val="24"/>
                <w:szCs w:val="24"/>
              </w:rPr>
              <w:t>Nabycie umiejętności scharakteryzowania kategorii osób</w:t>
            </w:r>
            <w:r w:rsidR="003427A1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FA70A8">
              <w:rPr>
                <w:rFonts w:ascii="Corbel" w:hAnsi="Corbel"/>
                <w:b w:val="0"/>
                <w:sz w:val="24"/>
                <w:szCs w:val="24"/>
              </w:rPr>
              <w:t>obejmowanych różnymi formami działalności profilaktycznej,</w:t>
            </w:r>
            <w:r w:rsidR="003427A1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FA70A8">
              <w:rPr>
                <w:rFonts w:ascii="Corbel" w:hAnsi="Corbel"/>
                <w:b w:val="0"/>
                <w:sz w:val="24"/>
                <w:szCs w:val="24"/>
              </w:rPr>
              <w:t>opiekuńczej, pomocowej, resocjalizacyjnej i terapeutycznej</w:t>
            </w:r>
            <w:r w:rsidR="003427A1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FA70A8">
              <w:rPr>
                <w:rFonts w:ascii="Corbel" w:hAnsi="Corbel"/>
                <w:b w:val="0"/>
                <w:sz w:val="24"/>
                <w:szCs w:val="24"/>
              </w:rPr>
              <w:t>reprezentujących zachwiany świat wartości moralnych.</w:t>
            </w:r>
          </w:p>
        </w:tc>
      </w:tr>
      <w:tr w:rsidR="009938FF" w:rsidRPr="009C54AE" w:rsidTr="00D70663">
        <w:tc>
          <w:tcPr>
            <w:tcW w:w="851" w:type="dxa"/>
            <w:vAlign w:val="center"/>
          </w:tcPr>
          <w:p w:rsidR="009938FF" w:rsidRPr="009C54AE" w:rsidRDefault="009938FF" w:rsidP="00FA70A8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</w:tcPr>
          <w:p w:rsidR="009938FF" w:rsidRDefault="00FA70A8" w:rsidP="00FA70A8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FA70A8">
              <w:rPr>
                <w:rFonts w:ascii="Corbel" w:hAnsi="Corbel"/>
                <w:b w:val="0"/>
                <w:sz w:val="24"/>
                <w:szCs w:val="24"/>
              </w:rPr>
              <w:t>Wdrażanie do stosowania zasad, norm etycznych i moralnych oraz</w:t>
            </w:r>
            <w:r w:rsidR="003427A1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FA70A8">
              <w:rPr>
                <w:rFonts w:ascii="Corbel" w:hAnsi="Corbel"/>
                <w:b w:val="0"/>
                <w:sz w:val="24"/>
                <w:szCs w:val="24"/>
              </w:rPr>
              <w:t>etyki zawodowej pedagoga w pracy z osobami niedostosowanymi</w:t>
            </w:r>
            <w:r w:rsidR="003427A1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FA70A8">
              <w:rPr>
                <w:rFonts w:ascii="Corbel" w:hAnsi="Corbel"/>
                <w:b w:val="0"/>
                <w:sz w:val="24"/>
                <w:szCs w:val="24"/>
              </w:rPr>
              <w:t>społecznie, marginalizowanymi, wymagającymi wsparcia społecznego</w:t>
            </w:r>
            <w:r w:rsidR="003427A1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FA70A8">
              <w:rPr>
                <w:rFonts w:ascii="Corbel" w:hAnsi="Corbel"/>
                <w:b w:val="0"/>
                <w:sz w:val="24"/>
                <w:szCs w:val="24"/>
              </w:rPr>
              <w:t>na skutek zaburzonego świata wartości aksjologicznych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FA70A8" w:rsidRPr="009C54AE" w:rsidTr="00D70663">
        <w:tc>
          <w:tcPr>
            <w:tcW w:w="851" w:type="dxa"/>
            <w:vAlign w:val="center"/>
          </w:tcPr>
          <w:p w:rsidR="00FA70A8" w:rsidRDefault="00FA70A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</w:tcPr>
          <w:p w:rsidR="00FA70A8" w:rsidRDefault="00FA70A8" w:rsidP="00FA70A8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FA70A8">
              <w:rPr>
                <w:rFonts w:ascii="Corbel" w:hAnsi="Corbel"/>
                <w:b w:val="0"/>
                <w:sz w:val="24"/>
                <w:szCs w:val="24"/>
              </w:rPr>
              <w:t>Kształtowanie poczucia odpowiedzialności za własne przygotowanie do</w:t>
            </w:r>
            <w:r w:rsidR="003427A1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FA70A8">
              <w:rPr>
                <w:rFonts w:ascii="Corbel" w:hAnsi="Corbel"/>
                <w:b w:val="0"/>
                <w:sz w:val="24"/>
                <w:szCs w:val="24"/>
              </w:rPr>
              <w:t>pracy, podejmowane decyzje, prowadzone działania oraz ich skutki,</w:t>
            </w:r>
            <w:r w:rsidR="003427A1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FA70A8">
              <w:rPr>
                <w:rFonts w:ascii="Corbel" w:hAnsi="Corbel"/>
                <w:b w:val="0"/>
                <w:sz w:val="24"/>
                <w:szCs w:val="24"/>
              </w:rPr>
              <w:t>czuje się odpowiedzialny wobec ludzi, dla dobra, których stara się</w:t>
            </w:r>
            <w:r w:rsidR="003427A1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FA70A8">
              <w:rPr>
                <w:rFonts w:ascii="Corbel" w:hAnsi="Corbel"/>
                <w:b w:val="0"/>
                <w:sz w:val="24"/>
                <w:szCs w:val="24"/>
              </w:rPr>
              <w:t>działać.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6237"/>
        <w:gridCol w:w="1873"/>
      </w:tblGrid>
      <w:tr w:rsidR="0085747A" w:rsidRPr="009C54AE" w:rsidTr="003427A1">
        <w:tc>
          <w:tcPr>
            <w:tcW w:w="1560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237" w:type="dxa"/>
            <w:vAlign w:val="center"/>
          </w:tcPr>
          <w:p w:rsidR="0085747A" w:rsidRDefault="0085747A" w:rsidP="00C07B0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:rsidR="00C07B0B" w:rsidRPr="009C54AE" w:rsidRDefault="00C07B0B" w:rsidP="00C07B0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Odniesienie do efektów  kierunkowych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9938FF" w:rsidRPr="009C54AE" w:rsidTr="003427A1">
        <w:tc>
          <w:tcPr>
            <w:tcW w:w="1560" w:type="dxa"/>
          </w:tcPr>
          <w:p w:rsidR="009938FF" w:rsidRPr="009C54AE" w:rsidRDefault="009938FF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237" w:type="dxa"/>
          </w:tcPr>
          <w:p w:rsidR="009938FF" w:rsidRPr="009C54AE" w:rsidRDefault="00C07B0B" w:rsidP="00FA70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</w:t>
            </w:r>
            <w:r w:rsidR="00FA70A8">
              <w:rPr>
                <w:rFonts w:ascii="Corbel" w:hAnsi="Corbel"/>
                <w:b w:val="0"/>
                <w:smallCaps w:val="0"/>
                <w:szCs w:val="24"/>
              </w:rPr>
              <w:t>okona</w:t>
            </w:r>
            <w:r w:rsidR="00FA70A8" w:rsidRPr="00FA70A8">
              <w:rPr>
                <w:rFonts w:ascii="Corbel" w:hAnsi="Corbel"/>
                <w:b w:val="0"/>
                <w:smallCaps w:val="0"/>
                <w:szCs w:val="24"/>
              </w:rPr>
              <w:t xml:space="preserve"> szczegółowej charakterystyki zaburzonych, dysfunkcyj</w:t>
            </w:r>
            <w:r w:rsidR="00FA70A8">
              <w:rPr>
                <w:rFonts w:ascii="Corbel" w:hAnsi="Corbel"/>
                <w:b w:val="0"/>
                <w:smallCaps w:val="0"/>
                <w:szCs w:val="24"/>
              </w:rPr>
              <w:t xml:space="preserve">nych i patologicznych środowisk </w:t>
            </w:r>
            <w:r w:rsidR="00FA70A8" w:rsidRPr="00FA70A8">
              <w:rPr>
                <w:rFonts w:ascii="Corbel" w:hAnsi="Corbel"/>
                <w:b w:val="0"/>
                <w:smallCaps w:val="0"/>
                <w:szCs w:val="24"/>
              </w:rPr>
              <w:t xml:space="preserve">wychowawczych, ich </w:t>
            </w:r>
            <w:r w:rsidR="00FA70A8">
              <w:rPr>
                <w:rFonts w:ascii="Corbel" w:hAnsi="Corbel"/>
                <w:b w:val="0"/>
                <w:smallCaps w:val="0"/>
                <w:szCs w:val="24"/>
              </w:rPr>
              <w:t xml:space="preserve">specyfiki oraz procesów w nich </w:t>
            </w:r>
            <w:r w:rsidR="00FA70A8" w:rsidRPr="00FA70A8">
              <w:rPr>
                <w:rFonts w:ascii="Corbel" w:hAnsi="Corbel"/>
                <w:b w:val="0"/>
                <w:smallCaps w:val="0"/>
                <w:szCs w:val="24"/>
              </w:rPr>
              <w:t>zachodzący</w:t>
            </w:r>
            <w:r w:rsidR="00FA70A8">
              <w:rPr>
                <w:rFonts w:ascii="Corbel" w:hAnsi="Corbel"/>
                <w:b w:val="0"/>
                <w:smallCaps w:val="0"/>
                <w:szCs w:val="24"/>
              </w:rPr>
              <w:t xml:space="preserve">ch szczególnie w odniesieniu do </w:t>
            </w:r>
            <w:r w:rsidR="00FA70A8" w:rsidRPr="00FA70A8">
              <w:rPr>
                <w:rFonts w:ascii="Corbel" w:hAnsi="Corbel"/>
                <w:b w:val="0"/>
                <w:smallCaps w:val="0"/>
                <w:szCs w:val="24"/>
              </w:rPr>
              <w:t>zaburzonego świata wartości jednostek i grup.</w:t>
            </w:r>
          </w:p>
        </w:tc>
        <w:tc>
          <w:tcPr>
            <w:tcW w:w="1873" w:type="dxa"/>
          </w:tcPr>
          <w:p w:rsidR="009938FF" w:rsidRDefault="00A355A9" w:rsidP="003427A1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K_W08</w:t>
            </w:r>
          </w:p>
          <w:p w:rsidR="00C02B9F" w:rsidRPr="009938FF" w:rsidRDefault="00C02B9F" w:rsidP="003427A1">
            <w:pPr>
              <w:pStyle w:val="Punktygwne"/>
              <w:spacing w:before="0" w:after="0"/>
              <w:jc w:val="center"/>
              <w:rPr>
                <w:rFonts w:ascii="Corbel" w:hAnsi="Corbel"/>
              </w:rPr>
            </w:pPr>
          </w:p>
        </w:tc>
      </w:tr>
      <w:tr w:rsidR="009938FF" w:rsidRPr="009C54AE" w:rsidTr="003427A1">
        <w:tc>
          <w:tcPr>
            <w:tcW w:w="1560" w:type="dxa"/>
          </w:tcPr>
          <w:p w:rsidR="009938FF" w:rsidRPr="009C54AE" w:rsidRDefault="009938FF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237" w:type="dxa"/>
          </w:tcPr>
          <w:p w:rsidR="009938FF" w:rsidRPr="009C54AE" w:rsidRDefault="00C07B0B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FA70A8" w:rsidRPr="00FA70A8">
              <w:rPr>
                <w:rFonts w:ascii="Corbel" w:hAnsi="Corbel"/>
                <w:b w:val="0"/>
                <w:smallCaps w:val="0"/>
                <w:szCs w:val="24"/>
              </w:rPr>
              <w:t>kreśli kategorie osób obejmowanych różnymi formami działalności profilaktycznej, opiekuńczej, pomocowej, resocjalizacyjnej i terapeutycznej reprezentujących zachwiany świat wartości moralnych.</w:t>
            </w:r>
          </w:p>
        </w:tc>
        <w:tc>
          <w:tcPr>
            <w:tcW w:w="1873" w:type="dxa"/>
          </w:tcPr>
          <w:p w:rsidR="009938FF" w:rsidRDefault="00FA70A8" w:rsidP="003427A1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K_W06</w:t>
            </w:r>
          </w:p>
          <w:p w:rsidR="00C02B9F" w:rsidRPr="00C02B9F" w:rsidRDefault="00C02B9F" w:rsidP="003427A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  <w:tr w:rsidR="009938FF" w:rsidRPr="009C54AE" w:rsidTr="003427A1">
        <w:tc>
          <w:tcPr>
            <w:tcW w:w="1560" w:type="dxa"/>
          </w:tcPr>
          <w:p w:rsidR="009938FF" w:rsidRPr="009C54AE" w:rsidRDefault="009938FF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237" w:type="dxa"/>
          </w:tcPr>
          <w:p w:rsidR="009938FF" w:rsidRPr="009C54AE" w:rsidRDefault="00C07B0B" w:rsidP="00FA70A8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FA70A8">
              <w:rPr>
                <w:rFonts w:ascii="Corbel" w:hAnsi="Corbel"/>
                <w:b w:val="0"/>
                <w:smallCaps w:val="0"/>
                <w:szCs w:val="24"/>
              </w:rPr>
              <w:t xml:space="preserve">aprojektuje rozwiązanie problemu społecznego przy zastosowaniu zasad, norm etycznych i moralnych oraz etyki zawodowej pedagoga w pracy z osobami </w:t>
            </w:r>
            <w:r w:rsidR="00FA70A8" w:rsidRPr="00FA70A8">
              <w:rPr>
                <w:rFonts w:ascii="Corbel" w:hAnsi="Corbel"/>
                <w:b w:val="0"/>
                <w:smallCaps w:val="0"/>
                <w:szCs w:val="24"/>
              </w:rPr>
              <w:t>niedostosowanymi społecznie, marginalizowanymi, wymagającymi</w:t>
            </w:r>
            <w:r w:rsidR="00FA70A8">
              <w:rPr>
                <w:rFonts w:ascii="Corbel" w:hAnsi="Corbel"/>
                <w:b w:val="0"/>
                <w:smallCaps w:val="0"/>
                <w:szCs w:val="24"/>
              </w:rPr>
              <w:t xml:space="preserve"> wsparcia społecznego na skutek </w:t>
            </w:r>
            <w:r w:rsidR="00FA70A8" w:rsidRPr="00FA70A8">
              <w:rPr>
                <w:rFonts w:ascii="Corbel" w:hAnsi="Corbel"/>
                <w:b w:val="0"/>
                <w:smallCaps w:val="0"/>
                <w:szCs w:val="24"/>
              </w:rPr>
              <w:t>zaburzonego świata wartości aksjologicznych.</w:t>
            </w:r>
          </w:p>
        </w:tc>
        <w:tc>
          <w:tcPr>
            <w:tcW w:w="1873" w:type="dxa"/>
          </w:tcPr>
          <w:p w:rsidR="009938FF" w:rsidRDefault="00FA70A8" w:rsidP="003427A1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K_U07</w:t>
            </w:r>
          </w:p>
          <w:p w:rsidR="00C02B9F" w:rsidRPr="009938FF" w:rsidRDefault="00C02B9F" w:rsidP="003427A1">
            <w:pPr>
              <w:pStyle w:val="Punktygwne"/>
              <w:spacing w:before="0" w:after="0"/>
              <w:jc w:val="center"/>
              <w:rPr>
                <w:rFonts w:ascii="Corbel" w:hAnsi="Corbel"/>
              </w:rPr>
            </w:pPr>
          </w:p>
        </w:tc>
      </w:tr>
      <w:tr w:rsidR="009938FF" w:rsidRPr="009C54AE" w:rsidTr="003427A1">
        <w:tc>
          <w:tcPr>
            <w:tcW w:w="1560" w:type="dxa"/>
          </w:tcPr>
          <w:p w:rsidR="009938FF" w:rsidRPr="009C54AE" w:rsidRDefault="00FA70A8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237" w:type="dxa"/>
          </w:tcPr>
          <w:p w:rsidR="009938FF" w:rsidRPr="009C54AE" w:rsidRDefault="00C07B0B" w:rsidP="008764BF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</w:t>
            </w:r>
            <w:r w:rsidR="008764BF">
              <w:rPr>
                <w:rFonts w:ascii="Corbel" w:hAnsi="Corbel"/>
                <w:b w:val="0"/>
                <w:smallCaps w:val="0"/>
                <w:szCs w:val="24"/>
              </w:rPr>
              <w:t>okona</w:t>
            </w:r>
            <w:r w:rsidR="00FA70A8" w:rsidRPr="00FA70A8">
              <w:rPr>
                <w:rFonts w:ascii="Corbel" w:hAnsi="Corbel"/>
                <w:b w:val="0"/>
                <w:smallCaps w:val="0"/>
                <w:szCs w:val="24"/>
              </w:rPr>
              <w:t xml:space="preserve"> krytycznej oceny swojej wiedzy oraz umiejętności, posiada</w:t>
            </w:r>
            <w:r w:rsidR="008764BF">
              <w:rPr>
                <w:rFonts w:ascii="Corbel" w:hAnsi="Corbel"/>
                <w:b w:val="0"/>
                <w:smallCaps w:val="0"/>
                <w:szCs w:val="24"/>
              </w:rPr>
              <w:t>nej motywacji</w:t>
            </w:r>
            <w:r w:rsidR="00FA70A8" w:rsidRPr="00FA70A8">
              <w:rPr>
                <w:rFonts w:ascii="Corbel" w:hAnsi="Corbel"/>
                <w:b w:val="0"/>
                <w:smallCaps w:val="0"/>
                <w:szCs w:val="24"/>
              </w:rPr>
              <w:t xml:space="preserve"> do samokształcenia i samoro</w:t>
            </w:r>
            <w:r w:rsidR="008764BF">
              <w:rPr>
                <w:rFonts w:ascii="Corbel" w:hAnsi="Corbel"/>
                <w:b w:val="0"/>
                <w:smallCaps w:val="0"/>
                <w:szCs w:val="24"/>
              </w:rPr>
              <w:t xml:space="preserve">zwoju, a ponadto odpowiedzialności za własne </w:t>
            </w:r>
            <w:r w:rsidR="00FA70A8" w:rsidRPr="00FA70A8">
              <w:rPr>
                <w:rFonts w:ascii="Corbel" w:hAnsi="Corbel"/>
                <w:b w:val="0"/>
                <w:smallCaps w:val="0"/>
                <w:szCs w:val="24"/>
              </w:rPr>
              <w:t>przygotowanie</w:t>
            </w:r>
            <w:r w:rsidR="008764BF">
              <w:rPr>
                <w:rFonts w:ascii="Corbel" w:hAnsi="Corbel"/>
                <w:b w:val="0"/>
                <w:smallCaps w:val="0"/>
                <w:szCs w:val="24"/>
              </w:rPr>
              <w:t xml:space="preserve"> do pracy, podejmowane decyzje, </w:t>
            </w:r>
            <w:r w:rsidR="00FA70A8" w:rsidRPr="00FA70A8">
              <w:rPr>
                <w:rFonts w:ascii="Corbel" w:hAnsi="Corbel"/>
                <w:b w:val="0"/>
                <w:smallCaps w:val="0"/>
                <w:szCs w:val="24"/>
              </w:rPr>
              <w:t>prowadzone działania</w:t>
            </w:r>
            <w:r w:rsidR="008764BF">
              <w:rPr>
                <w:rFonts w:ascii="Corbel" w:hAnsi="Corbel"/>
                <w:b w:val="0"/>
                <w:smallCaps w:val="0"/>
                <w:szCs w:val="24"/>
              </w:rPr>
              <w:t xml:space="preserve"> oraz ich skutki</w:t>
            </w:r>
            <w:r w:rsidR="00FA70A8" w:rsidRPr="00FA70A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9938FF" w:rsidRDefault="00FA70A8" w:rsidP="003427A1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K_K01</w:t>
            </w:r>
          </w:p>
          <w:p w:rsidR="00C02B9F" w:rsidRPr="009938FF" w:rsidRDefault="00C02B9F" w:rsidP="003427A1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</w:p>
        </w:tc>
      </w:tr>
    </w:tbl>
    <w:p w:rsidR="00D77A15" w:rsidRDefault="00D77A1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764BF" w:rsidRPr="009C54AE" w:rsidRDefault="008764BF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764BF" w:rsidRPr="009C54AE" w:rsidTr="00923D7D">
        <w:tc>
          <w:tcPr>
            <w:tcW w:w="9639" w:type="dxa"/>
          </w:tcPr>
          <w:p w:rsidR="008764BF" w:rsidRPr="008764BF" w:rsidRDefault="008764BF" w:rsidP="008764BF">
            <w:pPr>
              <w:spacing w:after="0" w:line="240" w:lineRule="auto"/>
              <w:rPr>
                <w:rFonts w:ascii="Corbel" w:hAnsi="Corbel"/>
                <w:sz w:val="24"/>
              </w:rPr>
            </w:pPr>
            <w:r w:rsidRPr="008764BF">
              <w:rPr>
                <w:rFonts w:ascii="Corbel" w:hAnsi="Corbel"/>
                <w:sz w:val="24"/>
              </w:rPr>
              <w:t>Zapoznanie studentów z tematyką wykładów, celami, warunkami zaliczenia. Prezentacja literatury i planu pracy.</w:t>
            </w:r>
          </w:p>
        </w:tc>
      </w:tr>
      <w:tr w:rsidR="008764BF" w:rsidRPr="009C54AE" w:rsidTr="00923D7D">
        <w:tc>
          <w:tcPr>
            <w:tcW w:w="9639" w:type="dxa"/>
          </w:tcPr>
          <w:p w:rsidR="008764BF" w:rsidRPr="008764BF" w:rsidRDefault="008764BF" w:rsidP="008764BF">
            <w:pPr>
              <w:spacing w:after="0" w:line="240" w:lineRule="auto"/>
              <w:rPr>
                <w:rFonts w:ascii="Corbel" w:hAnsi="Corbel"/>
                <w:sz w:val="24"/>
              </w:rPr>
            </w:pPr>
            <w:r w:rsidRPr="008764BF">
              <w:rPr>
                <w:rFonts w:ascii="Corbel" w:hAnsi="Corbel"/>
                <w:sz w:val="24"/>
              </w:rPr>
              <w:t>Aksjologia jako filozofia i teoria wartości.</w:t>
            </w:r>
          </w:p>
        </w:tc>
      </w:tr>
      <w:tr w:rsidR="008764BF" w:rsidRPr="009C54AE" w:rsidTr="00923D7D">
        <w:tc>
          <w:tcPr>
            <w:tcW w:w="9639" w:type="dxa"/>
          </w:tcPr>
          <w:p w:rsidR="008764BF" w:rsidRPr="008764BF" w:rsidRDefault="008764BF" w:rsidP="008764BF">
            <w:pPr>
              <w:spacing w:after="0" w:line="240" w:lineRule="auto"/>
              <w:rPr>
                <w:rFonts w:ascii="Corbel" w:hAnsi="Corbel"/>
                <w:sz w:val="24"/>
              </w:rPr>
            </w:pPr>
            <w:r w:rsidRPr="008764BF">
              <w:rPr>
                <w:rFonts w:ascii="Corbel" w:hAnsi="Corbel"/>
                <w:sz w:val="24"/>
              </w:rPr>
              <w:t>Normy moralne i społeczne a ich aksjologiczny charakter.</w:t>
            </w:r>
          </w:p>
        </w:tc>
      </w:tr>
      <w:tr w:rsidR="008764BF" w:rsidRPr="009C54AE" w:rsidTr="00923D7D">
        <w:tc>
          <w:tcPr>
            <w:tcW w:w="9639" w:type="dxa"/>
          </w:tcPr>
          <w:p w:rsidR="008764BF" w:rsidRPr="008764BF" w:rsidRDefault="008764BF" w:rsidP="008764BF">
            <w:pPr>
              <w:spacing w:after="0" w:line="240" w:lineRule="auto"/>
              <w:rPr>
                <w:rFonts w:ascii="Corbel" w:hAnsi="Corbel"/>
                <w:sz w:val="24"/>
              </w:rPr>
            </w:pPr>
            <w:r w:rsidRPr="008764BF">
              <w:rPr>
                <w:rFonts w:ascii="Corbel" w:hAnsi="Corbel"/>
                <w:sz w:val="24"/>
              </w:rPr>
              <w:t>Klasyfikacja wartości.</w:t>
            </w:r>
          </w:p>
        </w:tc>
      </w:tr>
      <w:tr w:rsidR="008764BF" w:rsidRPr="009C54AE" w:rsidTr="00923D7D">
        <w:tc>
          <w:tcPr>
            <w:tcW w:w="9639" w:type="dxa"/>
          </w:tcPr>
          <w:p w:rsidR="008764BF" w:rsidRPr="008764BF" w:rsidRDefault="008764BF" w:rsidP="008764BF">
            <w:pPr>
              <w:spacing w:after="0" w:line="240" w:lineRule="auto"/>
              <w:rPr>
                <w:rFonts w:ascii="Corbel" w:hAnsi="Corbel"/>
                <w:sz w:val="24"/>
              </w:rPr>
            </w:pPr>
            <w:r w:rsidRPr="008764BF">
              <w:rPr>
                <w:rFonts w:ascii="Corbel" w:hAnsi="Corbel"/>
                <w:sz w:val="24"/>
              </w:rPr>
              <w:t>Zaburzony świat wartości w życiu jednostki i jego konsekwencje. Postawy wobec systemu aksjologiczno-normatywnego – konformizm, dewiacja.</w:t>
            </w:r>
          </w:p>
        </w:tc>
      </w:tr>
      <w:tr w:rsidR="008764BF" w:rsidRPr="009C54AE" w:rsidTr="00923D7D">
        <w:tc>
          <w:tcPr>
            <w:tcW w:w="9639" w:type="dxa"/>
          </w:tcPr>
          <w:p w:rsidR="008764BF" w:rsidRPr="008764BF" w:rsidRDefault="008764BF" w:rsidP="008764BF">
            <w:pPr>
              <w:spacing w:after="0" w:line="240" w:lineRule="auto"/>
              <w:rPr>
                <w:rFonts w:ascii="Corbel" w:hAnsi="Corbel"/>
                <w:sz w:val="24"/>
              </w:rPr>
            </w:pPr>
            <w:r w:rsidRPr="008764BF">
              <w:rPr>
                <w:rFonts w:ascii="Corbel" w:hAnsi="Corbel"/>
                <w:sz w:val="24"/>
              </w:rPr>
              <w:t>Aksjologia w profilaktyce społecznej.</w:t>
            </w:r>
          </w:p>
        </w:tc>
      </w:tr>
      <w:tr w:rsidR="008764BF" w:rsidRPr="009C54AE" w:rsidTr="00923D7D">
        <w:tc>
          <w:tcPr>
            <w:tcW w:w="9639" w:type="dxa"/>
          </w:tcPr>
          <w:p w:rsidR="008764BF" w:rsidRPr="008764BF" w:rsidRDefault="008764BF" w:rsidP="008764BF">
            <w:pPr>
              <w:spacing w:after="0" w:line="240" w:lineRule="auto"/>
              <w:rPr>
                <w:rFonts w:ascii="Corbel" w:hAnsi="Corbel"/>
                <w:sz w:val="24"/>
              </w:rPr>
            </w:pPr>
            <w:r w:rsidRPr="008764BF">
              <w:rPr>
                <w:rFonts w:ascii="Corbel" w:hAnsi="Corbel"/>
                <w:sz w:val="24"/>
              </w:rPr>
              <w:t>Aksjologiczne przesłanki we współczesnej resocjalizacji.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A166C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C542A5" w:rsidRDefault="00C542A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Default="008764BF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Wykład: wykład problemowy.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C542A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="0085747A"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85747A" w:rsidRPr="00C542A5" w:rsidRDefault="008764B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26" w:type="dxa"/>
          </w:tcPr>
          <w:p w:rsidR="0085747A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85747A" w:rsidRPr="009C54AE" w:rsidRDefault="008764B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26" w:type="dxa"/>
          </w:tcPr>
          <w:p w:rsidR="0085747A" w:rsidRPr="009C54AE" w:rsidRDefault="000517F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C542A5" w:rsidRPr="009C54AE" w:rsidRDefault="008764BF" w:rsidP="00CB7B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26" w:type="dxa"/>
          </w:tcPr>
          <w:p w:rsidR="00C542A5" w:rsidRPr="009C54AE" w:rsidRDefault="000517F5" w:rsidP="00CB7B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C542A5" w:rsidRDefault="008764B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26" w:type="dxa"/>
          </w:tcPr>
          <w:p w:rsidR="00C542A5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D36D78" w:rsidRPr="00D36D78" w:rsidRDefault="003427A1" w:rsidP="00D36D78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theme="minorHAnsi"/>
                <w:sz w:val="24"/>
                <w:szCs w:val="24"/>
              </w:rPr>
            </w:pPr>
            <w:r>
              <w:rPr>
                <w:rFonts w:ascii="Corbel" w:hAnsi="Corbel" w:cstheme="minorHAnsi"/>
                <w:sz w:val="24"/>
                <w:szCs w:val="24"/>
              </w:rPr>
              <w:t>A</w:t>
            </w:r>
            <w:r w:rsidR="00D36D78" w:rsidRPr="00D36D78">
              <w:rPr>
                <w:rFonts w:ascii="Corbel" w:hAnsi="Corbel" w:cstheme="minorHAnsi"/>
                <w:sz w:val="24"/>
                <w:szCs w:val="24"/>
              </w:rPr>
              <w:t>ktywne uczestnictwo w zajęciach.</w:t>
            </w:r>
          </w:p>
          <w:p w:rsidR="0085747A" w:rsidRPr="00D36D78" w:rsidRDefault="00D36D78" w:rsidP="00D36D78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theme="minorHAnsi"/>
                <w:sz w:val="24"/>
                <w:szCs w:val="24"/>
              </w:rPr>
            </w:pPr>
            <w:r w:rsidRPr="00D36D78">
              <w:rPr>
                <w:rFonts w:ascii="Corbel" w:hAnsi="Corbel" w:cstheme="minorHAnsi"/>
                <w:sz w:val="24"/>
                <w:szCs w:val="24"/>
              </w:rPr>
              <w:t>Uzyskanie pozytywnej oceny z egzaminu pisemnego, zawierającego</w:t>
            </w:r>
            <w:r>
              <w:rPr>
                <w:rFonts w:ascii="Corbel" w:hAnsi="Corbel" w:cstheme="minorHAnsi"/>
                <w:sz w:val="24"/>
                <w:szCs w:val="24"/>
              </w:rPr>
              <w:t xml:space="preserve"> pytania otwarte badające posiadaną wiedzę i umiejętności wynikające z realizacji przedmiotu – minimum 51%.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2F20E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3427A1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8C09C8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A86535">
              <w:rPr>
                <w:rFonts w:ascii="Corbel" w:hAnsi="Corbel"/>
                <w:sz w:val="24"/>
                <w:szCs w:val="24"/>
              </w:rPr>
              <w:t>:</w:t>
            </w:r>
          </w:p>
          <w:p w:rsidR="00C61DC5" w:rsidRPr="009C54AE" w:rsidRDefault="00A8653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konsultacjach</w:t>
            </w:r>
            <w:r w:rsidR="00C07B0B">
              <w:rPr>
                <w:rFonts w:ascii="Corbel" w:hAnsi="Corbel"/>
                <w:sz w:val="24"/>
                <w:szCs w:val="24"/>
              </w:rPr>
              <w:t xml:space="preserve"> i egzaminie</w:t>
            </w:r>
          </w:p>
        </w:tc>
        <w:tc>
          <w:tcPr>
            <w:tcW w:w="4677" w:type="dxa"/>
          </w:tcPr>
          <w:p w:rsidR="00C61DC5" w:rsidRDefault="00C61DC5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A86535" w:rsidRPr="009C54AE" w:rsidRDefault="00E62710" w:rsidP="00865C6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C07B0B" w:rsidRPr="00C07B0B" w:rsidRDefault="00C07B0B" w:rsidP="00C07B0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07B0B">
              <w:rPr>
                <w:rFonts w:ascii="Corbel" w:hAnsi="Corbel"/>
                <w:sz w:val="24"/>
                <w:szCs w:val="24"/>
              </w:rPr>
              <w:t xml:space="preserve">- przygotowanie do zajęć,  </w:t>
            </w:r>
          </w:p>
          <w:p w:rsidR="00C07B0B" w:rsidRPr="00C07B0B" w:rsidRDefault="00C07B0B" w:rsidP="00C07B0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07B0B">
              <w:rPr>
                <w:rFonts w:ascii="Corbel" w:hAnsi="Corbel"/>
                <w:sz w:val="24"/>
                <w:szCs w:val="24"/>
              </w:rPr>
              <w:t>- przygotowanie do egzaminu</w:t>
            </w:r>
          </w:p>
          <w:p w:rsidR="00C61DC5" w:rsidRPr="009C54AE" w:rsidRDefault="00C07B0B" w:rsidP="00C07B0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07B0B">
              <w:rPr>
                <w:rFonts w:ascii="Corbel" w:hAnsi="Corbel"/>
                <w:sz w:val="24"/>
                <w:szCs w:val="24"/>
              </w:rPr>
              <w:t xml:space="preserve">- studiowanie literatury przedmiotowej </w:t>
            </w:r>
          </w:p>
        </w:tc>
        <w:tc>
          <w:tcPr>
            <w:tcW w:w="4677" w:type="dxa"/>
          </w:tcPr>
          <w:p w:rsidR="00C61DC5" w:rsidRDefault="00C61DC5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C07B0B" w:rsidRDefault="00C07B0B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C07B0B" w:rsidRDefault="00C07B0B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  <w:p w:rsidR="00C07B0B" w:rsidRDefault="00E62710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22</w:t>
            </w:r>
          </w:p>
          <w:p w:rsidR="00C07B0B" w:rsidRPr="009C54AE" w:rsidRDefault="008C09C8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8764BF" w:rsidP="000517F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8764BF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5528"/>
      </w:tblGrid>
      <w:tr w:rsidR="0085747A" w:rsidRPr="009C54AE" w:rsidTr="00C8134C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:rsidR="0085747A" w:rsidRPr="009C54AE" w:rsidRDefault="00A865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C8134C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:rsidR="0085747A" w:rsidRPr="009C54AE" w:rsidRDefault="00A865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C8134C">
        <w:trPr>
          <w:trHeight w:val="397"/>
        </w:trPr>
        <w:tc>
          <w:tcPr>
            <w:tcW w:w="9639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C8134C" w:rsidRPr="009C54AE" w:rsidRDefault="00C8134C" w:rsidP="00C8134C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Hołówka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</w:t>
            </w:r>
            <w:r w:rsidRPr="008764B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., </w:t>
            </w:r>
            <w:r w:rsidRPr="001E737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Etyka w działaniu</w:t>
            </w:r>
            <w:r w:rsidRPr="008764B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2002.</w:t>
            </w:r>
          </w:p>
          <w:p w:rsidR="00C8134C" w:rsidRDefault="00C8134C" w:rsidP="00C8134C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Olak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A., Sommer H. (red.), </w:t>
            </w:r>
            <w:r w:rsidRPr="00C07B0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Prawa Człowieka w świetle zmian współczesnego świata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Rzeszów 2007. </w:t>
            </w:r>
          </w:p>
          <w:p w:rsidR="00256651" w:rsidRPr="009C54AE" w:rsidRDefault="00C8134C" w:rsidP="00C8134C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07B0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Trębicki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G., </w:t>
            </w:r>
            <w:r w:rsidRPr="00C07B0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Świat wartości : aksjologia </w:t>
            </w:r>
            <w:proofErr w:type="spellStart"/>
            <w:r w:rsidRPr="00C07B0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fantasy</w:t>
            </w:r>
            <w:proofErr w:type="spellEnd"/>
            <w:r w:rsidRPr="00C07B0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świata wtórnego : model podstawowy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Kielce 2020.</w:t>
            </w:r>
          </w:p>
        </w:tc>
      </w:tr>
      <w:tr w:rsidR="0085747A" w:rsidRPr="009C54AE" w:rsidTr="00C8134C">
        <w:trPr>
          <w:trHeight w:val="397"/>
        </w:trPr>
        <w:tc>
          <w:tcPr>
            <w:tcW w:w="9639" w:type="dxa"/>
          </w:tcPr>
          <w:p w:rsidR="00D36D78" w:rsidRDefault="0085747A" w:rsidP="00D36D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C8134C" w:rsidRPr="008764BF" w:rsidRDefault="00C8134C" w:rsidP="00C8134C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8764B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Chałas</w:t>
            </w:r>
            <w:proofErr w:type="spellEnd"/>
            <w:r w:rsidRPr="008764B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k., </w:t>
            </w:r>
            <w:r w:rsidRPr="001E737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Wychowanie ku wartościom. Elementy teorii i praktyki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tom 1, Lublin – Kielce 2003.</w:t>
            </w:r>
          </w:p>
          <w:p w:rsidR="00C8134C" w:rsidRPr="008764BF" w:rsidRDefault="00C8134C" w:rsidP="00C8134C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764B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Kotarbiński t., </w:t>
            </w:r>
            <w:r w:rsidRPr="001E737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Prakseologia</w:t>
            </w:r>
            <w:r w:rsidRPr="008764B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t. I, II, Wrocław 1999, 2003.</w:t>
            </w:r>
          </w:p>
          <w:p w:rsidR="00C8134C" w:rsidRPr="001E7376" w:rsidRDefault="00C8134C" w:rsidP="00C8134C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1E7376">
              <w:rPr>
                <w:rFonts w:ascii="Corbel" w:hAnsi="Corbel"/>
                <w:b w:val="0"/>
                <w:smallCaps w:val="0"/>
                <w:szCs w:val="24"/>
              </w:rPr>
              <w:t>Lazari</w:t>
            </w:r>
            <w:proofErr w:type="spellEnd"/>
            <w:r w:rsidRPr="001E7376">
              <w:rPr>
                <w:rFonts w:ascii="Corbel" w:hAnsi="Corbel"/>
                <w:b w:val="0"/>
                <w:smallCaps w:val="0"/>
                <w:szCs w:val="24"/>
              </w:rPr>
              <w:t xml:space="preserve">-Pawłowska I., </w:t>
            </w:r>
            <w:r w:rsidRPr="001E7376">
              <w:rPr>
                <w:rFonts w:ascii="Corbel" w:hAnsi="Corbel"/>
                <w:b w:val="0"/>
                <w:i/>
                <w:smallCaps w:val="0"/>
                <w:szCs w:val="24"/>
              </w:rPr>
              <w:t>Etyka: pisma wybrane</w:t>
            </w:r>
            <w:r w:rsidRPr="001E7376">
              <w:rPr>
                <w:rFonts w:ascii="Corbel" w:hAnsi="Corbel"/>
                <w:b w:val="0"/>
                <w:smallCaps w:val="0"/>
                <w:szCs w:val="24"/>
              </w:rPr>
              <w:t>, Wrocław 1992.</w:t>
            </w:r>
          </w:p>
          <w:p w:rsidR="00C8134C" w:rsidRDefault="00C8134C" w:rsidP="00C8134C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E7376">
              <w:rPr>
                <w:rFonts w:ascii="Corbel" w:hAnsi="Corbel"/>
                <w:b w:val="0"/>
                <w:smallCaps w:val="0"/>
                <w:szCs w:val="24"/>
              </w:rPr>
              <w:t xml:space="preserve">Lipiec J., </w:t>
            </w:r>
            <w:r w:rsidRPr="001E7376">
              <w:rPr>
                <w:rFonts w:ascii="Corbel" w:hAnsi="Corbel"/>
                <w:b w:val="0"/>
                <w:i/>
                <w:smallCaps w:val="0"/>
                <w:szCs w:val="24"/>
              </w:rPr>
              <w:t>Świat wartości. Wprowadzenie do aksjologii</w:t>
            </w:r>
            <w:r w:rsidRPr="001E7376">
              <w:rPr>
                <w:rFonts w:ascii="Corbel" w:hAnsi="Corbel"/>
                <w:b w:val="0"/>
                <w:smallCaps w:val="0"/>
                <w:szCs w:val="24"/>
              </w:rPr>
              <w:t>, Krakó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 </w:t>
            </w:r>
            <w:r w:rsidRPr="001E7376">
              <w:rPr>
                <w:rFonts w:ascii="Corbel" w:hAnsi="Corbel"/>
                <w:b w:val="0"/>
                <w:smallCaps w:val="0"/>
                <w:szCs w:val="24"/>
              </w:rPr>
              <w:t>2001.</w:t>
            </w:r>
          </w:p>
          <w:p w:rsidR="00C8134C" w:rsidRPr="008764BF" w:rsidRDefault="00C8134C" w:rsidP="00C8134C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764B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Olech a., </w:t>
            </w:r>
            <w:r w:rsidRPr="001E737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Etos zawodowy pracowników socjalnych. Wartości, normy, dylematy etyczne</w:t>
            </w:r>
            <w:r w:rsidRPr="008764B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Katowice 2006.</w:t>
            </w:r>
          </w:p>
          <w:p w:rsidR="00C8134C" w:rsidRPr="008764BF" w:rsidRDefault="00C8134C" w:rsidP="00C8134C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764B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Ossowska M., </w:t>
            </w:r>
            <w:r w:rsidRPr="001E737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Normy moralne</w:t>
            </w:r>
            <w:r w:rsidRPr="008764B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1970.</w:t>
            </w:r>
          </w:p>
          <w:p w:rsidR="00C8134C" w:rsidRPr="008764BF" w:rsidRDefault="00C8134C" w:rsidP="00C8134C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764B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Pytka l., </w:t>
            </w:r>
            <w:r w:rsidRPr="001E737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Pedagogika resocjalizacyjna. Wybrane zagadnienia teoretyczne, diagnostyczne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br/>
            </w:r>
            <w:r w:rsidRPr="001E737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i metodyczne</w:t>
            </w:r>
            <w:r w:rsidRPr="008764B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2001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="00C8134C" w:rsidRPr="008764BF" w:rsidRDefault="00C8134C" w:rsidP="00C8134C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764B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Zięba B., </w:t>
            </w:r>
            <w:r w:rsidRPr="001E737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Na ratunek dzieciom dotkniętym przemocą – rola placówek socjalizacyjnych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(w:) B.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Szluz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(red.), </w:t>
            </w:r>
            <w:r w:rsidRPr="001E737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Przemoc. Konteksty społeczno-kulturowe. Społeczne i psychologiczne aspekty zjawiska</w:t>
            </w:r>
            <w:r w:rsidRPr="008764B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tom I, Wydawnictwo Uniwersytetu </w:t>
            </w:r>
            <w:r w:rsidRPr="008764B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Rzeszowskiego, Rzeszów 2007, s. 184 – 189.</w:t>
            </w:r>
          </w:p>
          <w:p w:rsidR="00C8134C" w:rsidRPr="008764BF" w:rsidRDefault="00C8134C" w:rsidP="00C8134C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764B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Zięba B., </w:t>
            </w:r>
            <w:r w:rsidRPr="001E737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Obraz środowiska rodzinnego wychowanków podkarpackich placówek socjalizacyjnych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(w:) U. Gruca-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Miąsik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8764B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(red.), </w:t>
            </w:r>
            <w:r w:rsidRPr="001E737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Dziecko i rodzina. Społeczne powinności opieki i wychowania</w:t>
            </w:r>
            <w:r w:rsidRPr="008764B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Wyd. Uniwersyte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tu Rzeszowskiego, Rzeszów 2007, </w:t>
            </w:r>
            <w:r w:rsidRPr="008764B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s. 162 – 174.</w:t>
            </w:r>
          </w:p>
          <w:p w:rsidR="00C8134C" w:rsidRPr="008764BF" w:rsidRDefault="00C8134C" w:rsidP="00C8134C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764B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Zięba B., </w:t>
            </w:r>
            <w:r w:rsidRPr="001E737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Praca jako wartość w opinii młodzieży z placówek socjalizacyjnych</w:t>
            </w:r>
            <w:r w:rsidRPr="008764B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(w:) W. Furman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ek (red.), </w:t>
            </w:r>
            <w:r w:rsidRPr="001E737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Praca człowieka jako kategoria współczesnej pedagogiki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Wydawnictwo Uniwersytetu </w:t>
            </w:r>
            <w:r w:rsidRPr="008764B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Rzeszowskiego i IBE w Warszaw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ie, Rzeszów – Warszawa 2007, s.</w:t>
            </w:r>
            <w:r w:rsidRPr="008764B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228 – 232.</w:t>
            </w:r>
          </w:p>
          <w:p w:rsidR="00C8134C" w:rsidRDefault="00C8134C" w:rsidP="00C8134C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764B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Zięba B., </w:t>
            </w:r>
            <w:r w:rsidRPr="001E737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Trudności opiekuna-wychowawcy w placówce socjalizacyjnej</w:t>
            </w:r>
            <w:r w:rsidRPr="008764B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(w:) E. I. Laska (r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ed.), </w:t>
            </w:r>
            <w:r w:rsidRPr="001E737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Nauczyciel wobec wczesnej edukacji dzieci</w:t>
            </w:r>
            <w:r w:rsidRPr="008764B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Wydawnictwo Uniwersytetu Rzeszowskiego, </w:t>
            </w:r>
            <w:r w:rsidRPr="008764B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Rzeszów 2007, s. 257 – 262.</w:t>
            </w:r>
          </w:p>
          <w:p w:rsidR="00132372" w:rsidRPr="00D2744B" w:rsidRDefault="001E7376" w:rsidP="001E737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Wojtyła K., </w:t>
            </w:r>
            <w:r w:rsidRPr="001E7376">
              <w:rPr>
                <w:rFonts w:ascii="Corbel" w:hAnsi="Corbel"/>
                <w:b w:val="0"/>
                <w:i/>
                <w:smallCaps w:val="0"/>
                <w:szCs w:val="24"/>
              </w:rPr>
              <w:t>Elementarz etyczny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Lublin 1988.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03F97" w:rsidRDefault="00C03F97" w:rsidP="00C16ABF">
      <w:pPr>
        <w:spacing w:after="0" w:line="240" w:lineRule="auto"/>
      </w:pPr>
      <w:r>
        <w:separator/>
      </w:r>
    </w:p>
  </w:endnote>
  <w:endnote w:type="continuationSeparator" w:id="0">
    <w:p w:rsidR="00C03F97" w:rsidRDefault="00C03F9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03F97" w:rsidRDefault="00C03F97" w:rsidP="00C16ABF">
      <w:pPr>
        <w:spacing w:after="0" w:line="240" w:lineRule="auto"/>
      </w:pPr>
      <w:r>
        <w:separator/>
      </w:r>
    </w:p>
  </w:footnote>
  <w:footnote w:type="continuationSeparator" w:id="0">
    <w:p w:rsidR="00C03F97" w:rsidRDefault="00C03F97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17732"/>
    <w:rsid w:val="00022ECE"/>
    <w:rsid w:val="00034231"/>
    <w:rsid w:val="00041762"/>
    <w:rsid w:val="00042A51"/>
    <w:rsid w:val="00042D2E"/>
    <w:rsid w:val="00044C82"/>
    <w:rsid w:val="000517F5"/>
    <w:rsid w:val="00070ED6"/>
    <w:rsid w:val="000742DC"/>
    <w:rsid w:val="00084C12"/>
    <w:rsid w:val="0009462C"/>
    <w:rsid w:val="00094B12"/>
    <w:rsid w:val="00095B74"/>
    <w:rsid w:val="00096C46"/>
    <w:rsid w:val="00097690"/>
    <w:rsid w:val="000A296F"/>
    <w:rsid w:val="000A2A28"/>
    <w:rsid w:val="000B0423"/>
    <w:rsid w:val="000B192D"/>
    <w:rsid w:val="000B28EE"/>
    <w:rsid w:val="000B3E37"/>
    <w:rsid w:val="000D04B0"/>
    <w:rsid w:val="000E184B"/>
    <w:rsid w:val="000F1C57"/>
    <w:rsid w:val="000F5615"/>
    <w:rsid w:val="00124BFF"/>
    <w:rsid w:val="0012560E"/>
    <w:rsid w:val="00127108"/>
    <w:rsid w:val="00132372"/>
    <w:rsid w:val="00133530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E7376"/>
    <w:rsid w:val="001F2CA2"/>
    <w:rsid w:val="001F44C7"/>
    <w:rsid w:val="002144C0"/>
    <w:rsid w:val="0022477D"/>
    <w:rsid w:val="002278A9"/>
    <w:rsid w:val="002336F9"/>
    <w:rsid w:val="0023639F"/>
    <w:rsid w:val="0024028F"/>
    <w:rsid w:val="00244ABC"/>
    <w:rsid w:val="00244CE2"/>
    <w:rsid w:val="00256651"/>
    <w:rsid w:val="00280E7E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B6FFE"/>
    <w:rsid w:val="002C1F06"/>
    <w:rsid w:val="002D3375"/>
    <w:rsid w:val="002D73D4"/>
    <w:rsid w:val="002E3B94"/>
    <w:rsid w:val="002F02A3"/>
    <w:rsid w:val="002F20E8"/>
    <w:rsid w:val="002F4ABE"/>
    <w:rsid w:val="003018BA"/>
    <w:rsid w:val="0030395F"/>
    <w:rsid w:val="00305C92"/>
    <w:rsid w:val="003151C5"/>
    <w:rsid w:val="00321A3F"/>
    <w:rsid w:val="003343CF"/>
    <w:rsid w:val="003427A1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500EC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47DC"/>
    <w:rsid w:val="004968E2"/>
    <w:rsid w:val="004A3EEA"/>
    <w:rsid w:val="004A4D1F"/>
    <w:rsid w:val="004D4A30"/>
    <w:rsid w:val="004D5282"/>
    <w:rsid w:val="004F0EC6"/>
    <w:rsid w:val="004F1551"/>
    <w:rsid w:val="004F55A3"/>
    <w:rsid w:val="0050496F"/>
    <w:rsid w:val="00513B6F"/>
    <w:rsid w:val="00517C63"/>
    <w:rsid w:val="00526C94"/>
    <w:rsid w:val="005355FD"/>
    <w:rsid w:val="005363C4"/>
    <w:rsid w:val="00536BDE"/>
    <w:rsid w:val="00543ACC"/>
    <w:rsid w:val="0056696D"/>
    <w:rsid w:val="005702D6"/>
    <w:rsid w:val="00573EF9"/>
    <w:rsid w:val="0059484D"/>
    <w:rsid w:val="005A0855"/>
    <w:rsid w:val="005A1B3F"/>
    <w:rsid w:val="005A3196"/>
    <w:rsid w:val="005C080F"/>
    <w:rsid w:val="005C4DB6"/>
    <w:rsid w:val="005C55E5"/>
    <w:rsid w:val="005C696A"/>
    <w:rsid w:val="005C7553"/>
    <w:rsid w:val="005E6E85"/>
    <w:rsid w:val="005F31D2"/>
    <w:rsid w:val="005F47F8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4DB4"/>
    <w:rsid w:val="00675843"/>
    <w:rsid w:val="006865E5"/>
    <w:rsid w:val="00696477"/>
    <w:rsid w:val="006A3FA7"/>
    <w:rsid w:val="006D050F"/>
    <w:rsid w:val="006D6139"/>
    <w:rsid w:val="006E5D65"/>
    <w:rsid w:val="006F1282"/>
    <w:rsid w:val="006F1FBC"/>
    <w:rsid w:val="006F31E2"/>
    <w:rsid w:val="0070203D"/>
    <w:rsid w:val="00706544"/>
    <w:rsid w:val="007072BA"/>
    <w:rsid w:val="0071620A"/>
    <w:rsid w:val="00724677"/>
    <w:rsid w:val="00725459"/>
    <w:rsid w:val="007327BD"/>
    <w:rsid w:val="00733573"/>
    <w:rsid w:val="00734608"/>
    <w:rsid w:val="00745302"/>
    <w:rsid w:val="007461D6"/>
    <w:rsid w:val="00746EC8"/>
    <w:rsid w:val="00761526"/>
    <w:rsid w:val="00763BF1"/>
    <w:rsid w:val="00766FD4"/>
    <w:rsid w:val="0078168C"/>
    <w:rsid w:val="00787C2A"/>
    <w:rsid w:val="00790E27"/>
    <w:rsid w:val="00795C6A"/>
    <w:rsid w:val="007A4022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449B3"/>
    <w:rsid w:val="0085747A"/>
    <w:rsid w:val="00865C6B"/>
    <w:rsid w:val="00865FA3"/>
    <w:rsid w:val="008764BF"/>
    <w:rsid w:val="00884922"/>
    <w:rsid w:val="00885F64"/>
    <w:rsid w:val="008917F9"/>
    <w:rsid w:val="008A45F1"/>
    <w:rsid w:val="008A45F7"/>
    <w:rsid w:val="008C09C8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5B83"/>
    <w:rsid w:val="008F6E29"/>
    <w:rsid w:val="00916188"/>
    <w:rsid w:val="00923D7D"/>
    <w:rsid w:val="009323F4"/>
    <w:rsid w:val="009508DF"/>
    <w:rsid w:val="00950DAC"/>
    <w:rsid w:val="00954A07"/>
    <w:rsid w:val="009938FF"/>
    <w:rsid w:val="009952E5"/>
    <w:rsid w:val="00997F14"/>
    <w:rsid w:val="009A78D9"/>
    <w:rsid w:val="009C1331"/>
    <w:rsid w:val="009C1CBC"/>
    <w:rsid w:val="009C3E31"/>
    <w:rsid w:val="009C54AE"/>
    <w:rsid w:val="009C788E"/>
    <w:rsid w:val="009E3B41"/>
    <w:rsid w:val="009F3C5C"/>
    <w:rsid w:val="009F4610"/>
    <w:rsid w:val="00A00ECC"/>
    <w:rsid w:val="00A155EE"/>
    <w:rsid w:val="00A166CD"/>
    <w:rsid w:val="00A17D37"/>
    <w:rsid w:val="00A2245B"/>
    <w:rsid w:val="00A30110"/>
    <w:rsid w:val="00A355A9"/>
    <w:rsid w:val="00A36899"/>
    <w:rsid w:val="00A371F6"/>
    <w:rsid w:val="00A43BF6"/>
    <w:rsid w:val="00A47CC4"/>
    <w:rsid w:val="00A53FA5"/>
    <w:rsid w:val="00A54817"/>
    <w:rsid w:val="00A601C8"/>
    <w:rsid w:val="00A60799"/>
    <w:rsid w:val="00A84C85"/>
    <w:rsid w:val="00A86535"/>
    <w:rsid w:val="00A97DE1"/>
    <w:rsid w:val="00AB053C"/>
    <w:rsid w:val="00AB6956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0CC"/>
    <w:rsid w:val="00B40ADB"/>
    <w:rsid w:val="00B43B77"/>
    <w:rsid w:val="00B43E80"/>
    <w:rsid w:val="00B607DB"/>
    <w:rsid w:val="00B66529"/>
    <w:rsid w:val="00B703C8"/>
    <w:rsid w:val="00B75946"/>
    <w:rsid w:val="00B8056E"/>
    <w:rsid w:val="00B819C8"/>
    <w:rsid w:val="00B82308"/>
    <w:rsid w:val="00B83E5E"/>
    <w:rsid w:val="00B84603"/>
    <w:rsid w:val="00B90885"/>
    <w:rsid w:val="00BA1D2A"/>
    <w:rsid w:val="00BA324E"/>
    <w:rsid w:val="00BB520A"/>
    <w:rsid w:val="00BC1646"/>
    <w:rsid w:val="00BD3869"/>
    <w:rsid w:val="00BD66E9"/>
    <w:rsid w:val="00BD6FF4"/>
    <w:rsid w:val="00BF2C41"/>
    <w:rsid w:val="00C02B9F"/>
    <w:rsid w:val="00C03F97"/>
    <w:rsid w:val="00C058B4"/>
    <w:rsid w:val="00C05F44"/>
    <w:rsid w:val="00C07B0B"/>
    <w:rsid w:val="00C131B5"/>
    <w:rsid w:val="00C16ABF"/>
    <w:rsid w:val="00C170AE"/>
    <w:rsid w:val="00C26CB7"/>
    <w:rsid w:val="00C324C1"/>
    <w:rsid w:val="00C36992"/>
    <w:rsid w:val="00C542A5"/>
    <w:rsid w:val="00C56036"/>
    <w:rsid w:val="00C61DC5"/>
    <w:rsid w:val="00C67E92"/>
    <w:rsid w:val="00C70A26"/>
    <w:rsid w:val="00C766DF"/>
    <w:rsid w:val="00C8134C"/>
    <w:rsid w:val="00C863D4"/>
    <w:rsid w:val="00C94B98"/>
    <w:rsid w:val="00CA2B96"/>
    <w:rsid w:val="00CA5089"/>
    <w:rsid w:val="00CB42CB"/>
    <w:rsid w:val="00CD6897"/>
    <w:rsid w:val="00CD6B70"/>
    <w:rsid w:val="00CE5BAC"/>
    <w:rsid w:val="00CF25BE"/>
    <w:rsid w:val="00CF78ED"/>
    <w:rsid w:val="00D02B25"/>
    <w:rsid w:val="00D02EBA"/>
    <w:rsid w:val="00D05728"/>
    <w:rsid w:val="00D17C3C"/>
    <w:rsid w:val="00D26B2C"/>
    <w:rsid w:val="00D2744B"/>
    <w:rsid w:val="00D352C9"/>
    <w:rsid w:val="00D36D78"/>
    <w:rsid w:val="00D425B2"/>
    <w:rsid w:val="00D428D6"/>
    <w:rsid w:val="00D552B2"/>
    <w:rsid w:val="00D608D1"/>
    <w:rsid w:val="00D74119"/>
    <w:rsid w:val="00D7786D"/>
    <w:rsid w:val="00D77A15"/>
    <w:rsid w:val="00D8075B"/>
    <w:rsid w:val="00D8678B"/>
    <w:rsid w:val="00DA02C0"/>
    <w:rsid w:val="00DA2114"/>
    <w:rsid w:val="00DC705B"/>
    <w:rsid w:val="00DE09C0"/>
    <w:rsid w:val="00DE4A14"/>
    <w:rsid w:val="00DF102D"/>
    <w:rsid w:val="00DF320D"/>
    <w:rsid w:val="00DF71C8"/>
    <w:rsid w:val="00E129B8"/>
    <w:rsid w:val="00E21E7D"/>
    <w:rsid w:val="00E22FBC"/>
    <w:rsid w:val="00E24BF5"/>
    <w:rsid w:val="00E25338"/>
    <w:rsid w:val="00E51E44"/>
    <w:rsid w:val="00E62710"/>
    <w:rsid w:val="00E63348"/>
    <w:rsid w:val="00E77E88"/>
    <w:rsid w:val="00E8107D"/>
    <w:rsid w:val="00E960BB"/>
    <w:rsid w:val="00EA2074"/>
    <w:rsid w:val="00EA4832"/>
    <w:rsid w:val="00EA4E9D"/>
    <w:rsid w:val="00EC0305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015F"/>
    <w:rsid w:val="00F617C3"/>
    <w:rsid w:val="00F7066B"/>
    <w:rsid w:val="00F83B28"/>
    <w:rsid w:val="00FA46E5"/>
    <w:rsid w:val="00FA70A8"/>
    <w:rsid w:val="00FB7DBA"/>
    <w:rsid w:val="00FC1C25"/>
    <w:rsid w:val="00FC3F45"/>
    <w:rsid w:val="00FD10E8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72A214"/>
  <w15:docId w15:val="{A3CC9B81-2D3B-44E7-A4C7-2C46673A0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01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1F988C-AB0E-4049-B318-B2729D4132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18</TotalTime>
  <Pages>5</Pages>
  <Words>1083</Words>
  <Characters>6502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19</cp:revision>
  <cp:lastPrinted>2019-02-06T12:12:00Z</cp:lastPrinted>
  <dcterms:created xsi:type="dcterms:W3CDTF">2022-04-27T16:35:00Z</dcterms:created>
  <dcterms:modified xsi:type="dcterms:W3CDTF">2026-05-05T09:35:00Z</dcterms:modified>
</cp:coreProperties>
</file>